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B62" w:rsidRDefault="00747B62" w:rsidP="00E67276">
      <w:pPr>
        <w:jc w:val="right"/>
      </w:pPr>
    </w:p>
    <w:p w:rsidR="00E32DE0" w:rsidRPr="002D2414" w:rsidRDefault="000F619C">
      <w:pPr>
        <w:jc w:val="center"/>
        <w:rPr>
          <w:szCs w:val="28"/>
        </w:rPr>
      </w:pPr>
      <w:r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2DE0" w:rsidRPr="001B1D1D" w:rsidRDefault="00E32DE0">
      <w:pPr>
        <w:pStyle w:val="1"/>
        <w:rPr>
          <w:sz w:val="24"/>
          <w:szCs w:val="24"/>
        </w:rPr>
      </w:pPr>
      <w:r w:rsidRPr="002D2414">
        <w:rPr>
          <w:sz w:val="28"/>
          <w:szCs w:val="28"/>
        </w:rPr>
        <w:t xml:space="preserve">                                                 </w:t>
      </w:r>
    </w:p>
    <w:p w:rsidR="00A601B6" w:rsidRDefault="00A601B6" w:rsidP="00A601B6">
      <w:pPr>
        <w:pStyle w:val="1"/>
        <w:jc w:val="center"/>
        <w:rPr>
          <w:sz w:val="28"/>
          <w:szCs w:val="28"/>
        </w:rPr>
      </w:pPr>
      <w:r w:rsidRPr="0016781D">
        <w:rPr>
          <w:sz w:val="28"/>
          <w:szCs w:val="28"/>
        </w:rPr>
        <w:t>ДУМА</w:t>
      </w:r>
    </w:p>
    <w:p w:rsidR="00A601B6" w:rsidRPr="0016781D" w:rsidRDefault="00A601B6" w:rsidP="00A601B6">
      <w:pPr>
        <w:pStyle w:val="1"/>
        <w:jc w:val="center"/>
        <w:rPr>
          <w:sz w:val="28"/>
          <w:szCs w:val="28"/>
        </w:rPr>
      </w:pPr>
      <w:r w:rsidRPr="0016781D">
        <w:rPr>
          <w:sz w:val="28"/>
          <w:szCs w:val="28"/>
        </w:rPr>
        <w:t>УССУРИЙСКОГО ГОРОДСКОГО ОКРУГА</w:t>
      </w:r>
    </w:p>
    <w:p w:rsidR="008275EE" w:rsidRPr="001B1D1D" w:rsidRDefault="008275EE" w:rsidP="008275EE">
      <w:pPr>
        <w:rPr>
          <w:b/>
          <w:bCs/>
          <w:sz w:val="24"/>
        </w:rPr>
      </w:pPr>
    </w:p>
    <w:p w:rsidR="00BE177D" w:rsidRPr="009D4D24" w:rsidRDefault="00BE177D" w:rsidP="00BE177D">
      <w:pPr>
        <w:pStyle w:val="a7"/>
        <w:ind w:left="0"/>
        <w:rPr>
          <w:b/>
          <w:bCs/>
          <w:szCs w:val="28"/>
        </w:rPr>
      </w:pPr>
      <w:r>
        <w:rPr>
          <w:b/>
          <w:bCs/>
          <w:szCs w:val="28"/>
        </w:rPr>
        <w:t xml:space="preserve">            </w:t>
      </w:r>
      <w:r w:rsidRPr="009D4D24">
        <w:rPr>
          <w:b/>
          <w:bCs/>
          <w:szCs w:val="28"/>
        </w:rPr>
        <w:t>Комиссия по социальной политике, защите прав граждан</w:t>
      </w:r>
    </w:p>
    <w:p w:rsidR="00BE177D" w:rsidRPr="009D4D24" w:rsidRDefault="00BE177D" w:rsidP="00BE177D">
      <w:pPr>
        <w:pStyle w:val="a7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</w:t>
      </w:r>
      <w:r>
        <w:rPr>
          <w:b/>
          <w:bCs/>
          <w:szCs w:val="28"/>
        </w:rPr>
        <w:t xml:space="preserve">       </w:t>
      </w:r>
      <w:r w:rsidRPr="009D4D24">
        <w:rPr>
          <w:b/>
          <w:bCs/>
          <w:szCs w:val="28"/>
        </w:rPr>
        <w:t xml:space="preserve"> и организации работы Думы</w:t>
      </w:r>
    </w:p>
    <w:p w:rsidR="00A601B6" w:rsidRDefault="00A601B6" w:rsidP="00A601B6">
      <w:pPr>
        <w:jc w:val="center"/>
        <w:rPr>
          <w:sz w:val="24"/>
        </w:rPr>
      </w:pPr>
    </w:p>
    <w:p w:rsidR="008275EE" w:rsidRPr="001B1D1D" w:rsidRDefault="008275EE" w:rsidP="00A601B6">
      <w:pPr>
        <w:jc w:val="center"/>
        <w:rPr>
          <w:sz w:val="24"/>
        </w:rPr>
      </w:pPr>
    </w:p>
    <w:p w:rsidR="00A601B6" w:rsidRPr="002D2414" w:rsidRDefault="00A601B6" w:rsidP="00A601B6">
      <w:pPr>
        <w:jc w:val="center"/>
        <w:rPr>
          <w:b/>
          <w:szCs w:val="28"/>
        </w:rPr>
      </w:pPr>
      <w:proofErr w:type="gramStart"/>
      <w:r w:rsidRPr="002D2414">
        <w:rPr>
          <w:b/>
          <w:szCs w:val="28"/>
        </w:rPr>
        <w:t>Р</w:t>
      </w:r>
      <w:proofErr w:type="gramEnd"/>
      <w:r w:rsidRPr="002D2414">
        <w:rPr>
          <w:b/>
          <w:szCs w:val="28"/>
        </w:rPr>
        <w:t xml:space="preserve"> Е Ш Е Н И Е</w:t>
      </w:r>
    </w:p>
    <w:p w:rsidR="00A601B6" w:rsidRPr="001B1D1D" w:rsidRDefault="00A601B6" w:rsidP="00A601B6">
      <w:pPr>
        <w:ind w:right="5395"/>
        <w:rPr>
          <w:sz w:val="24"/>
        </w:rPr>
      </w:pPr>
    </w:p>
    <w:p w:rsidR="004232DE" w:rsidRPr="001B1D1D" w:rsidRDefault="004232DE">
      <w:pPr>
        <w:ind w:right="5395"/>
        <w:rPr>
          <w:sz w:val="24"/>
        </w:rPr>
      </w:pPr>
    </w:p>
    <w:p w:rsidR="004232DE" w:rsidRPr="00800AD4" w:rsidRDefault="00E67276" w:rsidP="00F330ED">
      <w:pPr>
        <w:ind w:right="-81"/>
        <w:rPr>
          <w:sz w:val="24"/>
        </w:rPr>
      </w:pPr>
      <w:r>
        <w:rPr>
          <w:szCs w:val="28"/>
        </w:rPr>
        <w:t>2</w:t>
      </w:r>
      <w:r w:rsidR="008275EE">
        <w:rPr>
          <w:szCs w:val="28"/>
        </w:rPr>
        <w:t>2</w:t>
      </w:r>
      <w:r>
        <w:rPr>
          <w:szCs w:val="28"/>
        </w:rPr>
        <w:t>.09.2021</w:t>
      </w:r>
      <w:r w:rsidR="00A63753" w:rsidRPr="00E5242D">
        <w:rPr>
          <w:szCs w:val="28"/>
        </w:rPr>
        <w:t xml:space="preserve">                                 </w:t>
      </w:r>
      <w:r w:rsidR="00774005">
        <w:rPr>
          <w:szCs w:val="28"/>
        </w:rPr>
        <w:t xml:space="preserve">  </w:t>
      </w:r>
      <w:r w:rsidR="00A63753" w:rsidRPr="00E5242D">
        <w:rPr>
          <w:szCs w:val="28"/>
        </w:rPr>
        <w:t xml:space="preserve">  </w:t>
      </w:r>
      <w:r w:rsidR="00774005">
        <w:rPr>
          <w:szCs w:val="28"/>
        </w:rPr>
        <w:t>г. Уссурийск</w:t>
      </w:r>
      <w:r w:rsidR="00A63753" w:rsidRPr="00E5242D">
        <w:rPr>
          <w:szCs w:val="28"/>
        </w:rPr>
        <w:t xml:space="preserve">              </w:t>
      </w:r>
      <w:r w:rsidR="00FA5260" w:rsidRPr="00E5242D">
        <w:rPr>
          <w:szCs w:val="28"/>
        </w:rPr>
        <w:t xml:space="preserve">          </w:t>
      </w:r>
      <w:r w:rsidR="00CA5853" w:rsidRPr="00E5242D">
        <w:rPr>
          <w:szCs w:val="28"/>
        </w:rPr>
        <w:t xml:space="preserve">   </w:t>
      </w:r>
      <w:r w:rsidR="00F330ED">
        <w:rPr>
          <w:szCs w:val="28"/>
        </w:rPr>
        <w:t xml:space="preserve">  </w:t>
      </w:r>
      <w:r w:rsidR="00F331F5" w:rsidRPr="00E5242D">
        <w:rPr>
          <w:szCs w:val="28"/>
        </w:rPr>
        <w:t xml:space="preserve"> </w:t>
      </w:r>
      <w:r w:rsidR="0083764B" w:rsidRPr="00E5242D">
        <w:rPr>
          <w:szCs w:val="28"/>
        </w:rPr>
        <w:t xml:space="preserve">  </w:t>
      </w:r>
      <w:r w:rsidR="002A60CF" w:rsidRPr="00E5242D">
        <w:rPr>
          <w:szCs w:val="28"/>
        </w:rPr>
        <w:t xml:space="preserve"> </w:t>
      </w:r>
      <w:r w:rsidR="004D741E" w:rsidRPr="00E5242D">
        <w:rPr>
          <w:szCs w:val="28"/>
        </w:rPr>
        <w:t xml:space="preserve">  </w:t>
      </w:r>
      <w:r w:rsidR="00116F56">
        <w:rPr>
          <w:szCs w:val="28"/>
        </w:rPr>
        <w:t xml:space="preserve">  </w:t>
      </w:r>
      <w:r w:rsidR="002A60CF" w:rsidRPr="00E5242D">
        <w:rPr>
          <w:szCs w:val="28"/>
        </w:rPr>
        <w:t xml:space="preserve"> </w:t>
      </w:r>
      <w:r>
        <w:rPr>
          <w:szCs w:val="28"/>
        </w:rPr>
        <w:t xml:space="preserve"> </w:t>
      </w:r>
      <w:r w:rsidR="004E7E37">
        <w:rPr>
          <w:szCs w:val="28"/>
        </w:rPr>
        <w:t xml:space="preserve"> </w:t>
      </w:r>
      <w:r w:rsidR="002A60CF" w:rsidRPr="00E5242D">
        <w:rPr>
          <w:szCs w:val="28"/>
        </w:rPr>
        <w:t>№</w:t>
      </w:r>
      <w:r w:rsidR="00AE46C1" w:rsidRPr="00E5242D">
        <w:rPr>
          <w:szCs w:val="28"/>
        </w:rPr>
        <w:t xml:space="preserve"> </w:t>
      </w:r>
      <w:r w:rsidR="00CD6270">
        <w:rPr>
          <w:szCs w:val="28"/>
        </w:rPr>
        <w:t>162</w:t>
      </w:r>
    </w:p>
    <w:p w:rsidR="00E32DE0" w:rsidRDefault="002D2414" w:rsidP="00892C5B">
      <w:pPr>
        <w:ind w:right="-81"/>
        <w:rPr>
          <w:sz w:val="24"/>
          <w:szCs w:val="28"/>
        </w:rPr>
      </w:pPr>
      <w:r w:rsidRPr="00E5242D">
        <w:rPr>
          <w:szCs w:val="28"/>
        </w:rPr>
        <w:t xml:space="preserve">     </w:t>
      </w:r>
    </w:p>
    <w:p w:rsidR="004E7E37" w:rsidRPr="004E7E37" w:rsidRDefault="004E7E37" w:rsidP="00892C5B">
      <w:pPr>
        <w:ind w:right="-81"/>
        <w:rPr>
          <w:sz w:val="24"/>
          <w:szCs w:val="28"/>
        </w:rPr>
      </w:pPr>
    </w:p>
    <w:p w:rsidR="000F619C" w:rsidRDefault="00BE177D" w:rsidP="000F619C">
      <w:pPr>
        <w:ind w:right="-1"/>
        <w:jc w:val="center"/>
        <w:rPr>
          <w:b/>
        </w:rPr>
      </w:pPr>
      <w:r>
        <w:rPr>
          <w:b/>
          <w:color w:val="000000"/>
          <w:lang w:bidi="ru-RU"/>
        </w:rPr>
        <w:t xml:space="preserve"> </w:t>
      </w:r>
      <w:r w:rsidR="000F619C" w:rsidRPr="00DA12E6">
        <w:rPr>
          <w:b/>
        </w:rPr>
        <w:t xml:space="preserve">О </w:t>
      </w:r>
      <w:r w:rsidR="00B0230A">
        <w:rPr>
          <w:b/>
        </w:rPr>
        <w:t>внесении изменений</w:t>
      </w:r>
      <w:r w:rsidR="000F619C">
        <w:rPr>
          <w:b/>
        </w:rPr>
        <w:t xml:space="preserve"> в решение Думы </w:t>
      </w:r>
    </w:p>
    <w:p w:rsidR="000F619C" w:rsidRDefault="000F619C" w:rsidP="000F619C">
      <w:pPr>
        <w:ind w:right="-1"/>
        <w:jc w:val="center"/>
        <w:rPr>
          <w:b/>
        </w:rPr>
      </w:pPr>
      <w:r>
        <w:rPr>
          <w:b/>
        </w:rPr>
        <w:t xml:space="preserve">Уссурийского городского округа от 27 июня 2006 года </w:t>
      </w:r>
    </w:p>
    <w:p w:rsidR="000F619C" w:rsidRPr="00DA12E6" w:rsidRDefault="000F619C" w:rsidP="000F619C">
      <w:pPr>
        <w:ind w:right="-1"/>
        <w:jc w:val="center"/>
        <w:rPr>
          <w:b/>
        </w:rPr>
      </w:pPr>
      <w:r>
        <w:rPr>
          <w:b/>
        </w:rPr>
        <w:t>№ 444 "О составе комиссии по восстановлению прав реабилитированных жертв политических репрессий</w:t>
      </w:r>
      <w:r>
        <w:rPr>
          <w:b/>
        </w:rPr>
        <w:br/>
        <w:t xml:space="preserve">Уссурийского городского округа" </w:t>
      </w:r>
    </w:p>
    <w:p w:rsidR="000F619C" w:rsidRPr="002428EE" w:rsidRDefault="000F619C" w:rsidP="000F619C">
      <w:pPr>
        <w:ind w:right="5395"/>
        <w:jc w:val="both"/>
        <w:rPr>
          <w:sz w:val="16"/>
          <w:szCs w:val="16"/>
        </w:rPr>
      </w:pPr>
    </w:p>
    <w:p w:rsidR="000F619C" w:rsidRPr="002428EE" w:rsidRDefault="000F619C" w:rsidP="000F619C">
      <w:pPr>
        <w:ind w:right="5395"/>
        <w:jc w:val="both"/>
        <w:rPr>
          <w:sz w:val="16"/>
          <w:szCs w:val="16"/>
        </w:rPr>
      </w:pPr>
    </w:p>
    <w:p w:rsidR="00BE177D" w:rsidRPr="00EC00C6" w:rsidRDefault="000F619C" w:rsidP="000F619C">
      <w:pPr>
        <w:pStyle w:val="10"/>
        <w:shd w:val="clear" w:color="auto" w:fill="auto"/>
        <w:spacing w:line="240" w:lineRule="auto"/>
        <w:ind w:firstLine="708"/>
        <w:jc w:val="both"/>
        <w:rPr>
          <w:color w:val="000000"/>
          <w:lang w:bidi="ru-RU"/>
        </w:rPr>
      </w:pPr>
      <w:r w:rsidRPr="002A4177">
        <w:t xml:space="preserve">В соответствии </w:t>
      </w:r>
      <w:r>
        <w:t xml:space="preserve">с </w:t>
      </w:r>
      <w:r w:rsidRPr="00B41504">
        <w:rPr>
          <w:color w:val="000000"/>
        </w:rPr>
        <w:t>Федеральн</w:t>
      </w:r>
      <w:r>
        <w:rPr>
          <w:color w:val="000000"/>
        </w:rPr>
        <w:t>ым законом</w:t>
      </w:r>
      <w:r w:rsidRPr="00B41504">
        <w:rPr>
          <w:color w:val="000000"/>
        </w:rPr>
        <w:t xml:space="preserve"> от 6 октября 2003 года </w:t>
      </w:r>
      <w:r>
        <w:rPr>
          <w:color w:val="000000"/>
        </w:rPr>
        <w:br/>
      </w:r>
      <w:r w:rsidRPr="00B41504">
        <w:rPr>
          <w:color w:val="000000"/>
        </w:rPr>
        <w:t xml:space="preserve">№ 131-ФЗ </w:t>
      </w:r>
      <w:r>
        <w:rPr>
          <w:color w:val="000000"/>
        </w:rPr>
        <w:t>"</w:t>
      </w:r>
      <w:r w:rsidRPr="00B41504">
        <w:rPr>
          <w:color w:val="000000"/>
        </w:rPr>
        <w:t xml:space="preserve">Об общих принципах организации местного самоуправления </w:t>
      </w:r>
      <w:r>
        <w:rPr>
          <w:color w:val="000000"/>
        </w:rPr>
        <w:br/>
      </w:r>
      <w:r w:rsidRPr="00B41504">
        <w:rPr>
          <w:color w:val="000000"/>
        </w:rPr>
        <w:t>в Российской Федерации</w:t>
      </w:r>
      <w:r>
        <w:rPr>
          <w:color w:val="000000"/>
        </w:rPr>
        <w:t>"</w:t>
      </w:r>
      <w:r w:rsidRPr="00B41504">
        <w:rPr>
          <w:color w:val="000000"/>
        </w:rPr>
        <w:t>,</w:t>
      </w:r>
      <w:r>
        <w:t xml:space="preserve"> </w:t>
      </w:r>
      <w:r w:rsidR="00617663">
        <w:t>решением</w:t>
      </w:r>
      <w:r w:rsidR="00617663" w:rsidRPr="002A4177">
        <w:t xml:space="preserve"> </w:t>
      </w:r>
      <w:r w:rsidR="00617663">
        <w:t xml:space="preserve"> Думы Уссурийского городского округа от 29 сентября 2009 года № 102 "О </w:t>
      </w:r>
      <w:r>
        <w:t>структур</w:t>
      </w:r>
      <w:r w:rsidR="00617663">
        <w:t>е</w:t>
      </w:r>
      <w:r>
        <w:t xml:space="preserve"> администраци</w:t>
      </w:r>
      <w:r w:rsidR="00617663">
        <w:t>и Уссурийского городского округа"</w:t>
      </w:r>
      <w:r>
        <w:t xml:space="preserve"> </w:t>
      </w:r>
      <w:r w:rsidRPr="002A4177">
        <w:t>и Устав</w:t>
      </w:r>
      <w:r>
        <w:t>ом</w:t>
      </w:r>
      <w:r w:rsidRPr="002A4177">
        <w:t xml:space="preserve"> Уссурийского городского округа,</w:t>
      </w:r>
      <w:r w:rsidR="00BE177D" w:rsidRPr="00A44F64">
        <w:rPr>
          <w:color w:val="000000"/>
          <w:lang w:bidi="ru-RU"/>
        </w:rPr>
        <w:t xml:space="preserve"> </w:t>
      </w:r>
      <w:r w:rsidR="00BE177D">
        <w:rPr>
          <w:color w:val="000000"/>
          <w:lang w:bidi="ru-RU"/>
        </w:rPr>
        <w:t>комиссия</w:t>
      </w:r>
    </w:p>
    <w:p w:rsidR="00BE177D" w:rsidRPr="00E86815" w:rsidRDefault="00BE177D" w:rsidP="000F619C">
      <w:pPr>
        <w:pStyle w:val="10"/>
        <w:shd w:val="clear" w:color="auto" w:fill="auto"/>
        <w:spacing w:line="240" w:lineRule="auto"/>
        <w:ind w:firstLine="0"/>
        <w:jc w:val="both"/>
        <w:rPr>
          <w:color w:val="000000"/>
          <w:sz w:val="24"/>
          <w:lang w:bidi="ru-RU"/>
        </w:rPr>
      </w:pPr>
    </w:p>
    <w:p w:rsidR="008275EE" w:rsidRPr="008E7F9E" w:rsidRDefault="008275EE" w:rsidP="000F619C">
      <w:pPr>
        <w:pStyle w:val="10"/>
        <w:shd w:val="clear" w:color="auto" w:fill="auto"/>
        <w:spacing w:line="240" w:lineRule="auto"/>
        <w:ind w:firstLine="0"/>
        <w:jc w:val="both"/>
        <w:rPr>
          <w:color w:val="000000"/>
          <w:sz w:val="20"/>
          <w:lang w:bidi="ru-RU"/>
        </w:rPr>
      </w:pPr>
    </w:p>
    <w:p w:rsidR="008275EE" w:rsidRPr="008E7F9E" w:rsidRDefault="008275EE" w:rsidP="008275EE">
      <w:pPr>
        <w:pStyle w:val="10"/>
        <w:shd w:val="clear" w:color="auto" w:fill="auto"/>
        <w:spacing w:line="240" w:lineRule="auto"/>
        <w:ind w:firstLine="740"/>
        <w:jc w:val="both"/>
        <w:rPr>
          <w:sz w:val="20"/>
        </w:rPr>
      </w:pPr>
    </w:p>
    <w:p w:rsidR="00AE46C1" w:rsidRPr="00E5242D" w:rsidRDefault="00001978" w:rsidP="00AE46C1">
      <w:pPr>
        <w:rPr>
          <w:szCs w:val="28"/>
        </w:rPr>
      </w:pPr>
      <w:r>
        <w:rPr>
          <w:szCs w:val="28"/>
        </w:rPr>
        <w:t>РЕШИЛА</w:t>
      </w:r>
      <w:r w:rsidR="00AE46C1" w:rsidRPr="00E5242D">
        <w:rPr>
          <w:szCs w:val="28"/>
        </w:rPr>
        <w:t>:</w:t>
      </w:r>
    </w:p>
    <w:p w:rsidR="00AE46C1" w:rsidRPr="008E7F9E" w:rsidRDefault="00AE46C1" w:rsidP="00AE46C1">
      <w:pPr>
        <w:jc w:val="both"/>
        <w:rPr>
          <w:sz w:val="20"/>
        </w:rPr>
      </w:pPr>
    </w:p>
    <w:p w:rsidR="004E7E37" w:rsidRPr="008E7F9E" w:rsidRDefault="004E7E37" w:rsidP="008275EE">
      <w:pPr>
        <w:jc w:val="both"/>
        <w:rPr>
          <w:sz w:val="20"/>
        </w:rPr>
      </w:pPr>
    </w:p>
    <w:p w:rsidR="00BE177D" w:rsidRPr="00BE177D" w:rsidRDefault="008275EE" w:rsidP="000F619C">
      <w:pPr>
        <w:ind w:right="-1" w:firstLine="708"/>
        <w:jc w:val="both"/>
      </w:pPr>
      <w:r w:rsidRPr="00BE177D">
        <w:t>1. </w:t>
      </w:r>
      <w:r w:rsidR="00BE177D">
        <w:t>Вопрос "</w:t>
      </w:r>
      <w:r w:rsidR="00B0230A">
        <w:rPr>
          <w:color w:val="000000"/>
          <w:lang w:bidi="ru-RU"/>
        </w:rPr>
        <w:t>О внесении изменений</w:t>
      </w:r>
      <w:r w:rsidR="00BE177D" w:rsidRPr="00BE177D">
        <w:rPr>
          <w:color w:val="000000"/>
          <w:lang w:bidi="ru-RU"/>
        </w:rPr>
        <w:t xml:space="preserve"> в решение Думы Уссурийского городского округа </w:t>
      </w:r>
      <w:r w:rsidR="000F619C" w:rsidRPr="000F619C">
        <w:t>от 27 июня 2006 года № 444 "О составе комиссии по восстановлению прав реабилитированных жертв политических репрессий</w:t>
      </w:r>
      <w:r w:rsidR="000F619C" w:rsidRPr="000F619C">
        <w:br/>
        <w:t>Уссурийского городского округа</w:t>
      </w:r>
      <w:r w:rsidR="00BE177D" w:rsidRPr="000F619C">
        <w:rPr>
          <w:color w:val="000000"/>
          <w:lang w:bidi="ru-RU"/>
        </w:rPr>
        <w:t>"</w:t>
      </w:r>
      <w:r w:rsidR="00BE177D">
        <w:rPr>
          <w:color w:val="000000"/>
          <w:lang w:bidi="ru-RU"/>
        </w:rPr>
        <w:t xml:space="preserve"> </w:t>
      </w:r>
      <w:r w:rsidR="004E024E" w:rsidRPr="00BE177D">
        <w:t xml:space="preserve">внести на </w:t>
      </w:r>
      <w:r w:rsidR="006168D6" w:rsidRPr="00BE177D">
        <w:t>рассмотрение очередного заседания</w:t>
      </w:r>
      <w:r w:rsidR="004E024E" w:rsidRPr="00BE177D">
        <w:t xml:space="preserve"> Думы.</w:t>
      </w:r>
    </w:p>
    <w:p w:rsidR="00E67276" w:rsidRPr="00BE177D" w:rsidRDefault="008275EE" w:rsidP="00BE177D">
      <w:pPr>
        <w:pStyle w:val="10"/>
        <w:shd w:val="clear" w:color="auto" w:fill="auto"/>
        <w:spacing w:line="240" w:lineRule="auto"/>
        <w:ind w:firstLine="708"/>
        <w:jc w:val="both"/>
        <w:rPr>
          <w:color w:val="000000"/>
          <w:lang w:bidi="ru-RU"/>
        </w:rPr>
      </w:pPr>
      <w:r>
        <w:t>2. </w:t>
      </w:r>
      <w:r w:rsidR="004A14CB" w:rsidRPr="00E5242D">
        <w:t xml:space="preserve">Рекомендовать депутатам Думы принять решение </w:t>
      </w:r>
      <w:r w:rsidR="0074128D" w:rsidRPr="0074128D">
        <w:t>"</w:t>
      </w:r>
      <w:r w:rsidR="00B0230A">
        <w:rPr>
          <w:color w:val="000000"/>
          <w:lang w:bidi="ru-RU"/>
        </w:rPr>
        <w:t>О внесении изменений</w:t>
      </w:r>
      <w:r w:rsidR="000F619C" w:rsidRPr="00BE177D">
        <w:rPr>
          <w:color w:val="000000"/>
          <w:lang w:bidi="ru-RU"/>
        </w:rPr>
        <w:t xml:space="preserve"> в решение Думы Уссурийского городского округа </w:t>
      </w:r>
      <w:r w:rsidR="000F619C" w:rsidRPr="000F619C">
        <w:t>от 27 июня 2006 года № 444 "О составе комиссии по восстановлению прав реабилитированных жертв политических репрессий</w:t>
      </w:r>
      <w:r w:rsidR="000F619C">
        <w:t xml:space="preserve"> </w:t>
      </w:r>
      <w:r w:rsidR="000F619C" w:rsidRPr="000F619C">
        <w:t>Уссурийского городского округа</w:t>
      </w:r>
      <w:r w:rsidR="00AA1583">
        <w:t>"</w:t>
      </w:r>
      <w:r w:rsidR="00BE177D">
        <w:rPr>
          <w:color w:val="000000"/>
          <w:lang w:bidi="ru-RU"/>
        </w:rPr>
        <w:t>.</w:t>
      </w:r>
    </w:p>
    <w:p w:rsidR="008275EE" w:rsidRDefault="008275EE" w:rsidP="00A01E8A">
      <w:pPr>
        <w:pStyle w:val="a4"/>
        <w:ind w:right="0"/>
        <w:jc w:val="both"/>
        <w:rPr>
          <w:szCs w:val="28"/>
        </w:rPr>
      </w:pPr>
    </w:p>
    <w:p w:rsidR="00BE177D" w:rsidRPr="00E67276" w:rsidRDefault="00BE177D" w:rsidP="00A01E8A">
      <w:pPr>
        <w:pStyle w:val="a4"/>
        <w:ind w:right="0"/>
        <w:jc w:val="both"/>
        <w:rPr>
          <w:szCs w:val="28"/>
        </w:rPr>
      </w:pPr>
    </w:p>
    <w:tbl>
      <w:tblPr>
        <w:tblW w:w="9639" w:type="dxa"/>
        <w:tblInd w:w="108" w:type="dxa"/>
        <w:tblLook w:val="04A0"/>
      </w:tblPr>
      <w:tblGrid>
        <w:gridCol w:w="4549"/>
        <w:gridCol w:w="5090"/>
      </w:tblGrid>
      <w:tr w:rsidR="004E7E37" w:rsidRPr="00BE5C69" w:rsidTr="008E7F9E">
        <w:tc>
          <w:tcPr>
            <w:tcW w:w="4549" w:type="dxa"/>
          </w:tcPr>
          <w:p w:rsidR="004E7E37" w:rsidRPr="00BE5C69" w:rsidRDefault="00BE177D" w:rsidP="00BE5C69">
            <w:pPr>
              <w:pStyle w:val="a4"/>
              <w:ind w:right="0"/>
              <w:jc w:val="both"/>
              <w:rPr>
                <w:szCs w:val="28"/>
              </w:rPr>
            </w:pPr>
            <w:r>
              <w:rPr>
                <w:szCs w:val="28"/>
              </w:rPr>
              <w:t>Председатель  комиссии</w:t>
            </w:r>
            <w:r w:rsidR="004E7E37" w:rsidRPr="00BE5C69">
              <w:rPr>
                <w:szCs w:val="28"/>
              </w:rPr>
              <w:t xml:space="preserve">                                                           </w:t>
            </w:r>
          </w:p>
        </w:tc>
        <w:tc>
          <w:tcPr>
            <w:tcW w:w="5090" w:type="dxa"/>
          </w:tcPr>
          <w:p w:rsidR="004E7E37" w:rsidRPr="00BE5C69" w:rsidRDefault="00BE177D" w:rsidP="00BE177D">
            <w:pPr>
              <w:pStyle w:val="2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С.А. </w:t>
            </w:r>
            <w:proofErr w:type="spellStart"/>
            <w:r>
              <w:rPr>
                <w:szCs w:val="28"/>
              </w:rPr>
              <w:t>Клековкин</w:t>
            </w:r>
            <w:proofErr w:type="spellEnd"/>
          </w:p>
        </w:tc>
      </w:tr>
    </w:tbl>
    <w:p w:rsidR="00E32DE0" w:rsidRPr="00E5242D" w:rsidRDefault="00E32DE0" w:rsidP="00A01E8A">
      <w:pPr>
        <w:pStyle w:val="a4"/>
        <w:ind w:right="0"/>
        <w:jc w:val="both"/>
        <w:rPr>
          <w:szCs w:val="28"/>
        </w:rPr>
      </w:pPr>
    </w:p>
    <w:sectPr w:rsidR="00E32DE0" w:rsidRPr="00E5242D" w:rsidSect="00BE177D">
      <w:headerReference w:type="default" r:id="rId8"/>
      <w:pgSz w:w="11906" w:h="16838"/>
      <w:pgMar w:top="284" w:right="709" w:bottom="709" w:left="1701" w:header="283" w:footer="68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0B8C" w:rsidRDefault="007D0B8C" w:rsidP="00E54CAB">
      <w:r>
        <w:separator/>
      </w:r>
    </w:p>
  </w:endnote>
  <w:endnote w:type="continuationSeparator" w:id="0">
    <w:p w:rsidR="007D0B8C" w:rsidRDefault="007D0B8C" w:rsidP="00E54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0B8C" w:rsidRDefault="007D0B8C" w:rsidP="00E54CAB">
      <w:r>
        <w:separator/>
      </w:r>
    </w:p>
  </w:footnote>
  <w:footnote w:type="continuationSeparator" w:id="0">
    <w:p w:rsidR="007D0B8C" w:rsidRDefault="007D0B8C" w:rsidP="00E54C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F9E" w:rsidRDefault="008E7F9E" w:rsidP="008E7F9E">
    <w:pPr>
      <w:pStyle w:val="aa"/>
      <w:jc w:val="center"/>
    </w:pPr>
  </w:p>
  <w:p w:rsidR="008E7F9E" w:rsidRPr="008E7F9E" w:rsidRDefault="00057A3E" w:rsidP="008E7F9E">
    <w:pPr>
      <w:pStyle w:val="aa"/>
      <w:jc w:val="center"/>
    </w:pPr>
    <w:fldSimple w:instr=" PAGE   \* MERGEFORMAT ">
      <w:r w:rsidR="000F619C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F50D7"/>
    <w:multiLevelType w:val="hybridMultilevel"/>
    <w:tmpl w:val="6E46E770"/>
    <w:lvl w:ilvl="0" w:tplc="263E5CE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7381D3F"/>
    <w:multiLevelType w:val="hybridMultilevel"/>
    <w:tmpl w:val="F3B27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F16837"/>
    <w:multiLevelType w:val="hybridMultilevel"/>
    <w:tmpl w:val="8A94E2D0"/>
    <w:lvl w:ilvl="0" w:tplc="2AC8AF24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3061285F"/>
    <w:multiLevelType w:val="hybridMultilevel"/>
    <w:tmpl w:val="41A4A246"/>
    <w:lvl w:ilvl="0" w:tplc="EFBE16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4CC40D3"/>
    <w:multiLevelType w:val="hybridMultilevel"/>
    <w:tmpl w:val="132CBE30"/>
    <w:lvl w:ilvl="0" w:tplc="CAEEA51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39B8176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3A01775A"/>
    <w:multiLevelType w:val="hybridMultilevel"/>
    <w:tmpl w:val="A82C511C"/>
    <w:lvl w:ilvl="0" w:tplc="D194AE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7B23525"/>
    <w:multiLevelType w:val="hybridMultilevel"/>
    <w:tmpl w:val="F1E6C9B6"/>
    <w:lvl w:ilvl="0" w:tplc="A46C72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94F0299"/>
    <w:multiLevelType w:val="hybridMultilevel"/>
    <w:tmpl w:val="CD90B820"/>
    <w:lvl w:ilvl="0" w:tplc="882A23D4">
      <w:start w:val="3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">
    <w:nsid w:val="5D4C07BE"/>
    <w:multiLevelType w:val="hybridMultilevel"/>
    <w:tmpl w:val="B2B42718"/>
    <w:lvl w:ilvl="0" w:tplc="5AFC0A4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661E4816"/>
    <w:multiLevelType w:val="hybridMultilevel"/>
    <w:tmpl w:val="1354BB68"/>
    <w:lvl w:ilvl="0" w:tplc="A726EA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7E86BA8"/>
    <w:multiLevelType w:val="hybridMultilevel"/>
    <w:tmpl w:val="ED88266E"/>
    <w:lvl w:ilvl="0" w:tplc="7CF09D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749A7BA2"/>
    <w:multiLevelType w:val="multilevel"/>
    <w:tmpl w:val="EF869C2C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65"/>
        </w:tabs>
        <w:ind w:left="765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13">
    <w:nsid w:val="794C246B"/>
    <w:multiLevelType w:val="hybridMultilevel"/>
    <w:tmpl w:val="4ED26164"/>
    <w:lvl w:ilvl="0" w:tplc="5E66DF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12"/>
  </w:num>
  <w:num w:numId="3">
    <w:abstractNumId w:val="0"/>
  </w:num>
  <w:num w:numId="4">
    <w:abstractNumId w:val="9"/>
  </w:num>
  <w:num w:numId="5">
    <w:abstractNumId w:val="11"/>
  </w:num>
  <w:num w:numId="6">
    <w:abstractNumId w:val="8"/>
  </w:num>
  <w:num w:numId="7">
    <w:abstractNumId w:val="4"/>
  </w:num>
  <w:num w:numId="8">
    <w:abstractNumId w:val="2"/>
  </w:num>
  <w:num w:numId="9">
    <w:abstractNumId w:val="13"/>
  </w:num>
  <w:num w:numId="10">
    <w:abstractNumId w:val="7"/>
  </w:num>
  <w:num w:numId="11">
    <w:abstractNumId w:val="10"/>
  </w:num>
  <w:num w:numId="12">
    <w:abstractNumId w:val="3"/>
  </w:num>
  <w:num w:numId="13">
    <w:abstractNumId w:val="1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proofState w:spelling="clean" w:grammar="clean"/>
  <w:attachedTemplate r:id="rId1"/>
  <w:stylePaneFormatFilter w:val="3F01"/>
  <w:defaultTabStop w:val="708"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05B8"/>
    <w:rsid w:val="00001978"/>
    <w:rsid w:val="00020591"/>
    <w:rsid w:val="00021309"/>
    <w:rsid w:val="0003172D"/>
    <w:rsid w:val="000349A5"/>
    <w:rsid w:val="00044CCF"/>
    <w:rsid w:val="00055A10"/>
    <w:rsid w:val="0005770D"/>
    <w:rsid w:val="00057A3E"/>
    <w:rsid w:val="000609BA"/>
    <w:rsid w:val="000655B5"/>
    <w:rsid w:val="00070D13"/>
    <w:rsid w:val="000874B8"/>
    <w:rsid w:val="00087E87"/>
    <w:rsid w:val="000A05E5"/>
    <w:rsid w:val="000A3553"/>
    <w:rsid w:val="000A54C6"/>
    <w:rsid w:val="000A711B"/>
    <w:rsid w:val="000B3C96"/>
    <w:rsid w:val="000C0290"/>
    <w:rsid w:val="000C1450"/>
    <w:rsid w:val="000D06FF"/>
    <w:rsid w:val="000D59B5"/>
    <w:rsid w:val="000D62FE"/>
    <w:rsid w:val="000D7639"/>
    <w:rsid w:val="000E1735"/>
    <w:rsid w:val="000E7B76"/>
    <w:rsid w:val="000F619C"/>
    <w:rsid w:val="00116F56"/>
    <w:rsid w:val="00122285"/>
    <w:rsid w:val="0014294F"/>
    <w:rsid w:val="00151602"/>
    <w:rsid w:val="001534E2"/>
    <w:rsid w:val="00162A08"/>
    <w:rsid w:val="001877F6"/>
    <w:rsid w:val="0019452E"/>
    <w:rsid w:val="001A27D9"/>
    <w:rsid w:val="001A284D"/>
    <w:rsid w:val="001A5ADD"/>
    <w:rsid w:val="001A5E7B"/>
    <w:rsid w:val="001B0C79"/>
    <w:rsid w:val="001B1D1D"/>
    <w:rsid w:val="001B25D9"/>
    <w:rsid w:val="001B3D3C"/>
    <w:rsid w:val="001C6A13"/>
    <w:rsid w:val="001E2DB1"/>
    <w:rsid w:val="001E2DC1"/>
    <w:rsid w:val="001E34A2"/>
    <w:rsid w:val="00203BDB"/>
    <w:rsid w:val="00204819"/>
    <w:rsid w:val="00205466"/>
    <w:rsid w:val="00210576"/>
    <w:rsid w:val="00212551"/>
    <w:rsid w:val="00224AF7"/>
    <w:rsid w:val="002319EF"/>
    <w:rsid w:val="00244F47"/>
    <w:rsid w:val="00245D32"/>
    <w:rsid w:val="002563A2"/>
    <w:rsid w:val="00256589"/>
    <w:rsid w:val="002833C5"/>
    <w:rsid w:val="002960AD"/>
    <w:rsid w:val="00296F09"/>
    <w:rsid w:val="00297183"/>
    <w:rsid w:val="00297BEC"/>
    <w:rsid w:val="002A039C"/>
    <w:rsid w:val="002A4A3A"/>
    <w:rsid w:val="002A60CF"/>
    <w:rsid w:val="002A6598"/>
    <w:rsid w:val="002B0896"/>
    <w:rsid w:val="002B3E2C"/>
    <w:rsid w:val="002C3098"/>
    <w:rsid w:val="002D2414"/>
    <w:rsid w:val="002E529C"/>
    <w:rsid w:val="002F20C9"/>
    <w:rsid w:val="002F417A"/>
    <w:rsid w:val="00307DC9"/>
    <w:rsid w:val="0031014A"/>
    <w:rsid w:val="00311585"/>
    <w:rsid w:val="0031273B"/>
    <w:rsid w:val="00317470"/>
    <w:rsid w:val="00335E75"/>
    <w:rsid w:val="003408F6"/>
    <w:rsid w:val="0035173A"/>
    <w:rsid w:val="00354EBF"/>
    <w:rsid w:val="0035747F"/>
    <w:rsid w:val="00357A80"/>
    <w:rsid w:val="00361902"/>
    <w:rsid w:val="00362D97"/>
    <w:rsid w:val="00364984"/>
    <w:rsid w:val="003764B2"/>
    <w:rsid w:val="00380181"/>
    <w:rsid w:val="00385655"/>
    <w:rsid w:val="00394158"/>
    <w:rsid w:val="003976E2"/>
    <w:rsid w:val="003A0A60"/>
    <w:rsid w:val="003A168E"/>
    <w:rsid w:val="003A3912"/>
    <w:rsid w:val="003B13DE"/>
    <w:rsid w:val="003B2B1B"/>
    <w:rsid w:val="003B59E1"/>
    <w:rsid w:val="003C39E3"/>
    <w:rsid w:val="003C4FEF"/>
    <w:rsid w:val="003C5415"/>
    <w:rsid w:val="003C5E18"/>
    <w:rsid w:val="003F0D91"/>
    <w:rsid w:val="003F5504"/>
    <w:rsid w:val="003F637E"/>
    <w:rsid w:val="003F77A8"/>
    <w:rsid w:val="00411D01"/>
    <w:rsid w:val="00416ABB"/>
    <w:rsid w:val="0042220D"/>
    <w:rsid w:val="004232DE"/>
    <w:rsid w:val="00435E49"/>
    <w:rsid w:val="00447957"/>
    <w:rsid w:val="00450BB1"/>
    <w:rsid w:val="00460C7F"/>
    <w:rsid w:val="00464C1F"/>
    <w:rsid w:val="00467006"/>
    <w:rsid w:val="0047215C"/>
    <w:rsid w:val="004721CE"/>
    <w:rsid w:val="00480026"/>
    <w:rsid w:val="004A14CB"/>
    <w:rsid w:val="004A2819"/>
    <w:rsid w:val="004A45EF"/>
    <w:rsid w:val="004A4F99"/>
    <w:rsid w:val="004C36BC"/>
    <w:rsid w:val="004D0CE1"/>
    <w:rsid w:val="004D6FEA"/>
    <w:rsid w:val="004D741E"/>
    <w:rsid w:val="004E024E"/>
    <w:rsid w:val="004E5A22"/>
    <w:rsid w:val="004E669F"/>
    <w:rsid w:val="004E7E37"/>
    <w:rsid w:val="004F5EEE"/>
    <w:rsid w:val="00504E47"/>
    <w:rsid w:val="0050688B"/>
    <w:rsid w:val="005127BF"/>
    <w:rsid w:val="0053451C"/>
    <w:rsid w:val="00535E8C"/>
    <w:rsid w:val="00554101"/>
    <w:rsid w:val="00557B8C"/>
    <w:rsid w:val="00562F1D"/>
    <w:rsid w:val="0056670F"/>
    <w:rsid w:val="00575710"/>
    <w:rsid w:val="00584EE7"/>
    <w:rsid w:val="005876CD"/>
    <w:rsid w:val="005A24FB"/>
    <w:rsid w:val="005A4491"/>
    <w:rsid w:val="005A5A68"/>
    <w:rsid w:val="005A6988"/>
    <w:rsid w:val="005B653A"/>
    <w:rsid w:val="005C7237"/>
    <w:rsid w:val="005D235F"/>
    <w:rsid w:val="005D303D"/>
    <w:rsid w:val="005D517C"/>
    <w:rsid w:val="006079CE"/>
    <w:rsid w:val="006113C9"/>
    <w:rsid w:val="00611ADB"/>
    <w:rsid w:val="00612BE6"/>
    <w:rsid w:val="006144B4"/>
    <w:rsid w:val="006168D6"/>
    <w:rsid w:val="00617663"/>
    <w:rsid w:val="00620C16"/>
    <w:rsid w:val="00623EC8"/>
    <w:rsid w:val="0064298D"/>
    <w:rsid w:val="00644DBA"/>
    <w:rsid w:val="00677C3F"/>
    <w:rsid w:val="0068025B"/>
    <w:rsid w:val="00682D1E"/>
    <w:rsid w:val="006853D7"/>
    <w:rsid w:val="00685E5A"/>
    <w:rsid w:val="00686E2E"/>
    <w:rsid w:val="006937C0"/>
    <w:rsid w:val="00696C21"/>
    <w:rsid w:val="006A7EB0"/>
    <w:rsid w:val="006B48F3"/>
    <w:rsid w:val="006C0202"/>
    <w:rsid w:val="006C284B"/>
    <w:rsid w:val="006C5C28"/>
    <w:rsid w:val="006D0834"/>
    <w:rsid w:val="006D1F3A"/>
    <w:rsid w:val="006D322B"/>
    <w:rsid w:val="006D365B"/>
    <w:rsid w:val="006E6A63"/>
    <w:rsid w:val="006F05DB"/>
    <w:rsid w:val="0070034E"/>
    <w:rsid w:val="00702A9E"/>
    <w:rsid w:val="00703537"/>
    <w:rsid w:val="00705585"/>
    <w:rsid w:val="00707345"/>
    <w:rsid w:val="00717BF0"/>
    <w:rsid w:val="007232CB"/>
    <w:rsid w:val="007243DB"/>
    <w:rsid w:val="007258FB"/>
    <w:rsid w:val="00731522"/>
    <w:rsid w:val="00733D9C"/>
    <w:rsid w:val="00737EC3"/>
    <w:rsid w:val="0074128D"/>
    <w:rsid w:val="00742518"/>
    <w:rsid w:val="007459E1"/>
    <w:rsid w:val="00745B0B"/>
    <w:rsid w:val="00746EA0"/>
    <w:rsid w:val="007476DC"/>
    <w:rsid w:val="00747B62"/>
    <w:rsid w:val="00750C05"/>
    <w:rsid w:val="00751FDB"/>
    <w:rsid w:val="00754703"/>
    <w:rsid w:val="007564AF"/>
    <w:rsid w:val="00757C91"/>
    <w:rsid w:val="007718A3"/>
    <w:rsid w:val="00774005"/>
    <w:rsid w:val="00774659"/>
    <w:rsid w:val="007772CB"/>
    <w:rsid w:val="0078419D"/>
    <w:rsid w:val="00792C71"/>
    <w:rsid w:val="007A16D5"/>
    <w:rsid w:val="007A2C04"/>
    <w:rsid w:val="007A6921"/>
    <w:rsid w:val="007B79C0"/>
    <w:rsid w:val="007C45C2"/>
    <w:rsid w:val="007C798A"/>
    <w:rsid w:val="007D0B8C"/>
    <w:rsid w:val="007D4AC8"/>
    <w:rsid w:val="007D768E"/>
    <w:rsid w:val="007E0AE2"/>
    <w:rsid w:val="007E5FE3"/>
    <w:rsid w:val="007F68B7"/>
    <w:rsid w:val="00800AD4"/>
    <w:rsid w:val="00802EDC"/>
    <w:rsid w:val="00804659"/>
    <w:rsid w:val="0081055C"/>
    <w:rsid w:val="00815163"/>
    <w:rsid w:val="00815686"/>
    <w:rsid w:val="008275EE"/>
    <w:rsid w:val="00833067"/>
    <w:rsid w:val="0083764B"/>
    <w:rsid w:val="008415A9"/>
    <w:rsid w:val="00845BC1"/>
    <w:rsid w:val="008655A1"/>
    <w:rsid w:val="00892C5B"/>
    <w:rsid w:val="008A5854"/>
    <w:rsid w:val="008B576B"/>
    <w:rsid w:val="008C2AB9"/>
    <w:rsid w:val="008C3884"/>
    <w:rsid w:val="008C39C2"/>
    <w:rsid w:val="008C419E"/>
    <w:rsid w:val="008C6ED2"/>
    <w:rsid w:val="008D0441"/>
    <w:rsid w:val="008D2415"/>
    <w:rsid w:val="008D3F52"/>
    <w:rsid w:val="008D6B70"/>
    <w:rsid w:val="008E1EC3"/>
    <w:rsid w:val="008E325B"/>
    <w:rsid w:val="008E7F9E"/>
    <w:rsid w:val="00913FBB"/>
    <w:rsid w:val="0091684B"/>
    <w:rsid w:val="009169C6"/>
    <w:rsid w:val="00917713"/>
    <w:rsid w:val="00921C9D"/>
    <w:rsid w:val="00922436"/>
    <w:rsid w:val="00922921"/>
    <w:rsid w:val="00924788"/>
    <w:rsid w:val="00926DF4"/>
    <w:rsid w:val="0092750F"/>
    <w:rsid w:val="009278A3"/>
    <w:rsid w:val="00927B58"/>
    <w:rsid w:val="009303E1"/>
    <w:rsid w:val="00936FF2"/>
    <w:rsid w:val="00942DFD"/>
    <w:rsid w:val="00951E6D"/>
    <w:rsid w:val="00953469"/>
    <w:rsid w:val="00954083"/>
    <w:rsid w:val="00955132"/>
    <w:rsid w:val="009559C7"/>
    <w:rsid w:val="009764D4"/>
    <w:rsid w:val="00993325"/>
    <w:rsid w:val="009A0F2D"/>
    <w:rsid w:val="009A2D95"/>
    <w:rsid w:val="009A75B0"/>
    <w:rsid w:val="009A7CB7"/>
    <w:rsid w:val="009B3FE5"/>
    <w:rsid w:val="009B5670"/>
    <w:rsid w:val="009B7A64"/>
    <w:rsid w:val="009B7BC8"/>
    <w:rsid w:val="009C1B79"/>
    <w:rsid w:val="009C20DE"/>
    <w:rsid w:val="009D6878"/>
    <w:rsid w:val="009E18F6"/>
    <w:rsid w:val="009E78E4"/>
    <w:rsid w:val="009F1867"/>
    <w:rsid w:val="00A01E8A"/>
    <w:rsid w:val="00A10C37"/>
    <w:rsid w:val="00A14161"/>
    <w:rsid w:val="00A17735"/>
    <w:rsid w:val="00A20211"/>
    <w:rsid w:val="00A35ED8"/>
    <w:rsid w:val="00A3641E"/>
    <w:rsid w:val="00A43262"/>
    <w:rsid w:val="00A50BA9"/>
    <w:rsid w:val="00A601B6"/>
    <w:rsid w:val="00A608A1"/>
    <w:rsid w:val="00A619BA"/>
    <w:rsid w:val="00A63753"/>
    <w:rsid w:val="00A658BB"/>
    <w:rsid w:val="00A80247"/>
    <w:rsid w:val="00A83C92"/>
    <w:rsid w:val="00A852CE"/>
    <w:rsid w:val="00A87B30"/>
    <w:rsid w:val="00A9285A"/>
    <w:rsid w:val="00A935F9"/>
    <w:rsid w:val="00A9630E"/>
    <w:rsid w:val="00A96EEC"/>
    <w:rsid w:val="00AA1583"/>
    <w:rsid w:val="00AA39F6"/>
    <w:rsid w:val="00AB4DB4"/>
    <w:rsid w:val="00AC5B46"/>
    <w:rsid w:val="00AC644D"/>
    <w:rsid w:val="00AC6C74"/>
    <w:rsid w:val="00AE46C1"/>
    <w:rsid w:val="00AE51D6"/>
    <w:rsid w:val="00AF22BD"/>
    <w:rsid w:val="00B0230A"/>
    <w:rsid w:val="00B02BF4"/>
    <w:rsid w:val="00B10073"/>
    <w:rsid w:val="00B14C52"/>
    <w:rsid w:val="00B40819"/>
    <w:rsid w:val="00B423BB"/>
    <w:rsid w:val="00B60DF8"/>
    <w:rsid w:val="00B6565E"/>
    <w:rsid w:val="00B73A59"/>
    <w:rsid w:val="00B86986"/>
    <w:rsid w:val="00B976E9"/>
    <w:rsid w:val="00BB0ADF"/>
    <w:rsid w:val="00BB256F"/>
    <w:rsid w:val="00BC51F7"/>
    <w:rsid w:val="00BD147C"/>
    <w:rsid w:val="00BD3292"/>
    <w:rsid w:val="00BD7A25"/>
    <w:rsid w:val="00BD7B0E"/>
    <w:rsid w:val="00BE177D"/>
    <w:rsid w:val="00BE5C69"/>
    <w:rsid w:val="00BE5E3B"/>
    <w:rsid w:val="00BF3A8B"/>
    <w:rsid w:val="00C04644"/>
    <w:rsid w:val="00C137D7"/>
    <w:rsid w:val="00C15D6A"/>
    <w:rsid w:val="00C16E6E"/>
    <w:rsid w:val="00C23F13"/>
    <w:rsid w:val="00C250E4"/>
    <w:rsid w:val="00C259E5"/>
    <w:rsid w:val="00C37E65"/>
    <w:rsid w:val="00C44A43"/>
    <w:rsid w:val="00C531E0"/>
    <w:rsid w:val="00C57F4D"/>
    <w:rsid w:val="00C612FC"/>
    <w:rsid w:val="00C715A6"/>
    <w:rsid w:val="00C71A6E"/>
    <w:rsid w:val="00C83EA8"/>
    <w:rsid w:val="00C85203"/>
    <w:rsid w:val="00C87996"/>
    <w:rsid w:val="00CA229D"/>
    <w:rsid w:val="00CA4F47"/>
    <w:rsid w:val="00CA5853"/>
    <w:rsid w:val="00CB3324"/>
    <w:rsid w:val="00CB3BB7"/>
    <w:rsid w:val="00CB475A"/>
    <w:rsid w:val="00CB536D"/>
    <w:rsid w:val="00CB6F4B"/>
    <w:rsid w:val="00CC653B"/>
    <w:rsid w:val="00CD6270"/>
    <w:rsid w:val="00CE3D54"/>
    <w:rsid w:val="00CF24C6"/>
    <w:rsid w:val="00CF741B"/>
    <w:rsid w:val="00D06D66"/>
    <w:rsid w:val="00D14416"/>
    <w:rsid w:val="00D36119"/>
    <w:rsid w:val="00D40F19"/>
    <w:rsid w:val="00D410E8"/>
    <w:rsid w:val="00D41AEC"/>
    <w:rsid w:val="00D41D50"/>
    <w:rsid w:val="00D43747"/>
    <w:rsid w:val="00D505B8"/>
    <w:rsid w:val="00D52DA4"/>
    <w:rsid w:val="00D559CE"/>
    <w:rsid w:val="00D62203"/>
    <w:rsid w:val="00D64425"/>
    <w:rsid w:val="00D65866"/>
    <w:rsid w:val="00D66747"/>
    <w:rsid w:val="00D8010C"/>
    <w:rsid w:val="00D8128C"/>
    <w:rsid w:val="00D83664"/>
    <w:rsid w:val="00D9282F"/>
    <w:rsid w:val="00D96E8D"/>
    <w:rsid w:val="00DA343A"/>
    <w:rsid w:val="00DB26B4"/>
    <w:rsid w:val="00DB6939"/>
    <w:rsid w:val="00DB7398"/>
    <w:rsid w:val="00DC18AA"/>
    <w:rsid w:val="00DC5AF6"/>
    <w:rsid w:val="00DC6C2B"/>
    <w:rsid w:val="00DD55DB"/>
    <w:rsid w:val="00DD677D"/>
    <w:rsid w:val="00DE6DD4"/>
    <w:rsid w:val="00E03551"/>
    <w:rsid w:val="00E11895"/>
    <w:rsid w:val="00E130EE"/>
    <w:rsid w:val="00E14BC5"/>
    <w:rsid w:val="00E17FDD"/>
    <w:rsid w:val="00E218FC"/>
    <w:rsid w:val="00E22459"/>
    <w:rsid w:val="00E32DE0"/>
    <w:rsid w:val="00E333AE"/>
    <w:rsid w:val="00E35B7D"/>
    <w:rsid w:val="00E42A5E"/>
    <w:rsid w:val="00E479B7"/>
    <w:rsid w:val="00E505EE"/>
    <w:rsid w:val="00E5242D"/>
    <w:rsid w:val="00E54CAB"/>
    <w:rsid w:val="00E5755E"/>
    <w:rsid w:val="00E57DB1"/>
    <w:rsid w:val="00E67276"/>
    <w:rsid w:val="00E7756B"/>
    <w:rsid w:val="00E82429"/>
    <w:rsid w:val="00E848D9"/>
    <w:rsid w:val="00E850A6"/>
    <w:rsid w:val="00E85B57"/>
    <w:rsid w:val="00E86EFC"/>
    <w:rsid w:val="00E87000"/>
    <w:rsid w:val="00EB39DA"/>
    <w:rsid w:val="00EC024C"/>
    <w:rsid w:val="00ED726E"/>
    <w:rsid w:val="00EE35CD"/>
    <w:rsid w:val="00EE6BD0"/>
    <w:rsid w:val="00EF5E6B"/>
    <w:rsid w:val="00EF7732"/>
    <w:rsid w:val="00F06632"/>
    <w:rsid w:val="00F214F5"/>
    <w:rsid w:val="00F330ED"/>
    <w:rsid w:val="00F331F5"/>
    <w:rsid w:val="00F364F7"/>
    <w:rsid w:val="00F37E06"/>
    <w:rsid w:val="00F425CD"/>
    <w:rsid w:val="00F52856"/>
    <w:rsid w:val="00F54076"/>
    <w:rsid w:val="00F553A0"/>
    <w:rsid w:val="00F624AB"/>
    <w:rsid w:val="00F80F33"/>
    <w:rsid w:val="00F84918"/>
    <w:rsid w:val="00F84E1B"/>
    <w:rsid w:val="00F93132"/>
    <w:rsid w:val="00FA121E"/>
    <w:rsid w:val="00FA3F5C"/>
    <w:rsid w:val="00FA523F"/>
    <w:rsid w:val="00FA5260"/>
    <w:rsid w:val="00FC53A9"/>
    <w:rsid w:val="00FD24A0"/>
    <w:rsid w:val="00FD3545"/>
    <w:rsid w:val="00FD7433"/>
    <w:rsid w:val="00FE5512"/>
    <w:rsid w:val="00FE5B7C"/>
    <w:rsid w:val="00FF05FA"/>
    <w:rsid w:val="00FF2B1F"/>
    <w:rsid w:val="00FF2B3B"/>
    <w:rsid w:val="00FF4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24FB"/>
    <w:rPr>
      <w:sz w:val="28"/>
      <w:szCs w:val="24"/>
    </w:rPr>
  </w:style>
  <w:style w:type="paragraph" w:styleId="1">
    <w:name w:val="heading 1"/>
    <w:basedOn w:val="a"/>
    <w:next w:val="a"/>
    <w:qFormat/>
    <w:rsid w:val="005A24FB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A24FB"/>
    <w:pPr>
      <w:ind w:firstLine="851"/>
      <w:jc w:val="both"/>
    </w:pPr>
  </w:style>
  <w:style w:type="paragraph" w:styleId="a4">
    <w:name w:val="Body Text"/>
    <w:basedOn w:val="a"/>
    <w:link w:val="a5"/>
    <w:rsid w:val="005A24FB"/>
    <w:pPr>
      <w:ind w:right="5395"/>
    </w:pPr>
  </w:style>
  <w:style w:type="paragraph" w:styleId="2">
    <w:name w:val="Body Text 2"/>
    <w:basedOn w:val="a"/>
    <w:rsid w:val="005A24FB"/>
    <w:pPr>
      <w:ind w:right="-5"/>
      <w:jc w:val="both"/>
    </w:pPr>
  </w:style>
  <w:style w:type="paragraph" w:styleId="3">
    <w:name w:val="Body Text 3"/>
    <w:basedOn w:val="a"/>
    <w:rsid w:val="005A24FB"/>
    <w:pPr>
      <w:ind w:right="355"/>
      <w:jc w:val="both"/>
    </w:pPr>
  </w:style>
  <w:style w:type="paragraph" w:styleId="a6">
    <w:name w:val="Document Map"/>
    <w:basedOn w:val="a"/>
    <w:semiHidden/>
    <w:rsid w:val="005A24FB"/>
    <w:pPr>
      <w:shd w:val="clear" w:color="auto" w:fill="000080"/>
    </w:pPr>
    <w:rPr>
      <w:rFonts w:ascii="Tahoma" w:hAnsi="Tahoma"/>
    </w:rPr>
  </w:style>
  <w:style w:type="paragraph" w:styleId="a7">
    <w:name w:val="Block Text"/>
    <w:basedOn w:val="a"/>
    <w:rsid w:val="005A24FB"/>
    <w:pPr>
      <w:ind w:left="360" w:right="819"/>
      <w:jc w:val="center"/>
    </w:pPr>
  </w:style>
  <w:style w:type="table" w:styleId="a8">
    <w:name w:val="Table Grid"/>
    <w:basedOn w:val="a1"/>
    <w:rsid w:val="00C23F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E85B57"/>
    <w:pPr>
      <w:ind w:left="708"/>
    </w:pPr>
  </w:style>
  <w:style w:type="paragraph" w:customStyle="1" w:styleId="ConsNonformat">
    <w:name w:val="ConsNonformat"/>
    <w:rsid w:val="000D763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B976E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5">
    <w:name w:val="Основной текст Знак"/>
    <w:link w:val="a4"/>
    <w:rsid w:val="00224AF7"/>
    <w:rPr>
      <w:sz w:val="28"/>
      <w:szCs w:val="24"/>
    </w:rPr>
  </w:style>
  <w:style w:type="paragraph" w:styleId="aa">
    <w:name w:val="header"/>
    <w:basedOn w:val="a"/>
    <w:link w:val="ab"/>
    <w:uiPriority w:val="99"/>
    <w:rsid w:val="00E54C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E54CAB"/>
    <w:rPr>
      <w:sz w:val="28"/>
      <w:szCs w:val="24"/>
    </w:rPr>
  </w:style>
  <w:style w:type="paragraph" w:styleId="ac">
    <w:name w:val="footer"/>
    <w:basedOn w:val="a"/>
    <w:link w:val="ad"/>
    <w:rsid w:val="00E54CA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E54CAB"/>
    <w:rPr>
      <w:sz w:val="28"/>
      <w:szCs w:val="24"/>
    </w:rPr>
  </w:style>
  <w:style w:type="paragraph" w:styleId="ae">
    <w:name w:val="Balloon Text"/>
    <w:basedOn w:val="a"/>
    <w:link w:val="af"/>
    <w:rsid w:val="00E54CAB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E54CAB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4E7E3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f0">
    <w:name w:val="Основной текст_"/>
    <w:link w:val="10"/>
    <w:rsid w:val="004E7E37"/>
    <w:rPr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f0"/>
    <w:rsid w:val="004E7E37"/>
    <w:pPr>
      <w:widowControl w:val="0"/>
      <w:shd w:val="clear" w:color="auto" w:fill="FFFFFF"/>
      <w:spacing w:line="360" w:lineRule="auto"/>
      <w:ind w:firstLine="400"/>
    </w:pPr>
    <w:rPr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1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&#1041;&#1083;&#1072;&#1085;&#1082;%20&#1056;&#1077;&#1096;&#1077;&#1085;&#1080;&#1103;%20&#1044;&#1091;&#1084;&#109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Решения Думы</Template>
  <TotalTime>27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Duma</Company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ORG110</cp:lastModifiedBy>
  <cp:revision>8</cp:revision>
  <cp:lastPrinted>2021-09-20T23:56:00Z</cp:lastPrinted>
  <dcterms:created xsi:type="dcterms:W3CDTF">2021-09-12T23:36:00Z</dcterms:created>
  <dcterms:modified xsi:type="dcterms:W3CDTF">2021-09-20T23:56:00Z</dcterms:modified>
</cp:coreProperties>
</file>